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04CF" w:rsidRDefault="00A004CF" w:rsidP="00A004CF">
      <w:pPr>
        <w:pStyle w:val="NoSpacing"/>
      </w:pPr>
      <w:r>
        <w:rPr>
          <w:u w:val="single"/>
        </w:rPr>
        <w:t>William LEGH</w:t>
      </w:r>
      <w:r>
        <w:t xml:space="preserve">       (fl.1429</w:t>
      </w:r>
      <w:r w:rsidR="0037769C">
        <w:t>-36</w:t>
      </w:r>
      <w:r>
        <w:t>)</w:t>
      </w:r>
    </w:p>
    <w:p w:rsidR="00A004CF" w:rsidRDefault="00602FEC" w:rsidP="00A004CF">
      <w:pPr>
        <w:pStyle w:val="NoSpacing"/>
      </w:pPr>
      <w:r>
        <w:t xml:space="preserve">of </w:t>
      </w:r>
      <w:proofErr w:type="spellStart"/>
      <w:r>
        <w:t>Plympton</w:t>
      </w:r>
      <w:proofErr w:type="spellEnd"/>
      <w:r>
        <w:t xml:space="preserve"> priory.</w:t>
      </w:r>
    </w:p>
    <w:p w:rsidR="00A004CF" w:rsidRDefault="00A004CF" w:rsidP="00A004CF">
      <w:pPr>
        <w:pStyle w:val="NoSpacing"/>
      </w:pPr>
    </w:p>
    <w:p w:rsidR="00A004CF" w:rsidRDefault="00A004CF" w:rsidP="00A004CF">
      <w:pPr>
        <w:pStyle w:val="NoSpacing"/>
      </w:pPr>
    </w:p>
    <w:p w:rsidR="00A004CF" w:rsidRDefault="00A004CF" w:rsidP="00A004CF">
      <w:pPr>
        <w:pStyle w:val="NoSpacing"/>
      </w:pPr>
      <w:r>
        <w:t>17 Dec.1429</w:t>
      </w:r>
      <w:r>
        <w:tab/>
        <w:t xml:space="preserve">He was ordained acolyte in </w:t>
      </w:r>
      <w:proofErr w:type="spellStart"/>
      <w:r>
        <w:t>Chudleigh</w:t>
      </w:r>
      <w:proofErr w:type="spellEnd"/>
      <w:r>
        <w:t xml:space="preserve"> Parish Church, Devon, by the </w:t>
      </w:r>
    </w:p>
    <w:p w:rsidR="00A004CF" w:rsidRDefault="00A004CF" w:rsidP="00A004CF">
      <w:pPr>
        <w:pStyle w:val="NoSpacing"/>
      </w:pPr>
      <w:r>
        <w:tab/>
      </w:r>
      <w:r>
        <w:tab/>
        <w:t>Bishop.</w:t>
      </w:r>
    </w:p>
    <w:p w:rsidR="00A004CF" w:rsidRDefault="00A004CF" w:rsidP="00A004CF">
      <w:pPr>
        <w:pStyle w:val="NoSpacing"/>
      </w:pPr>
      <w:r>
        <w:tab/>
      </w:r>
      <w:r>
        <w:tab/>
        <w:t>(“Register of Edmund Lacy, Bishop of Exeter 1420-55” part 4 p.129)</w:t>
      </w:r>
    </w:p>
    <w:p w:rsidR="006B2645" w:rsidRDefault="006B2645" w:rsidP="00A004CF">
      <w:pPr>
        <w:pStyle w:val="NoSpacing"/>
      </w:pPr>
      <w:r>
        <w:t>17 Dec.1435</w:t>
      </w:r>
      <w:r>
        <w:tab/>
        <w:t>He was ordained subdeacon in the same place by the Bishop.  (ibid.p.159)</w:t>
      </w:r>
    </w:p>
    <w:p w:rsidR="0037769C" w:rsidRDefault="0037769C" w:rsidP="00A004CF">
      <w:pPr>
        <w:pStyle w:val="NoSpacing"/>
      </w:pPr>
      <w:r>
        <w:t xml:space="preserve">  2 Jun.</w:t>
      </w:r>
      <w:r>
        <w:tab/>
        <w:t>1436</w:t>
      </w:r>
      <w:r>
        <w:tab/>
        <w:t>He was ordained deacon in the same place by the Bishop.  (ibid.p.161)</w:t>
      </w:r>
    </w:p>
    <w:p w:rsidR="00CA4E54" w:rsidRDefault="00CA4E54" w:rsidP="00CA4E54">
      <w:pPr>
        <w:pStyle w:val="NoSpacing"/>
      </w:pPr>
      <w:r>
        <w:t>22 Sep.</w:t>
      </w:r>
      <w:r>
        <w:tab/>
        <w:t>He was ordained priest in</w:t>
      </w:r>
      <w:r>
        <w:t xml:space="preserve"> the same place by the Bishop.  (ibid.</w:t>
      </w:r>
      <w:r>
        <w:t>p.162)</w:t>
      </w:r>
    </w:p>
    <w:p w:rsidR="00A004CF" w:rsidRDefault="00A004CF" w:rsidP="00A004CF">
      <w:pPr>
        <w:pStyle w:val="NoSpacing"/>
      </w:pPr>
    </w:p>
    <w:p w:rsidR="006B2645" w:rsidRDefault="006B2645" w:rsidP="00A004CF">
      <w:pPr>
        <w:pStyle w:val="NoSpacing"/>
      </w:pPr>
    </w:p>
    <w:p w:rsidR="0037769C" w:rsidRDefault="0037769C" w:rsidP="00A004CF">
      <w:pPr>
        <w:pStyle w:val="NoSpacing"/>
      </w:pPr>
      <w:r>
        <w:t>30 December 2016</w:t>
      </w:r>
    </w:p>
    <w:p w:rsidR="00CA4E54" w:rsidRPr="00A004CF" w:rsidRDefault="00CA4E54" w:rsidP="00A004CF">
      <w:pPr>
        <w:pStyle w:val="NoSpacing"/>
      </w:pPr>
      <w:r>
        <w:t>3 January 2017</w:t>
      </w:r>
      <w:bookmarkStart w:id="0" w:name="_GoBack"/>
      <w:bookmarkEnd w:id="0"/>
    </w:p>
    <w:sectPr w:rsidR="00CA4E54" w:rsidRPr="00A004CF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04CF" w:rsidRDefault="00A004CF" w:rsidP="00E71FC3">
      <w:pPr>
        <w:spacing w:after="0" w:line="240" w:lineRule="auto"/>
      </w:pPr>
      <w:r>
        <w:separator/>
      </w:r>
    </w:p>
  </w:endnote>
  <w:endnote w:type="continuationSeparator" w:id="0">
    <w:p w:rsidR="00A004CF" w:rsidRDefault="00A004C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04CF" w:rsidRDefault="00A004CF" w:rsidP="00E71FC3">
      <w:pPr>
        <w:spacing w:after="0" w:line="240" w:lineRule="auto"/>
      </w:pPr>
      <w:r>
        <w:separator/>
      </w:r>
    </w:p>
  </w:footnote>
  <w:footnote w:type="continuationSeparator" w:id="0">
    <w:p w:rsidR="00A004CF" w:rsidRDefault="00A004C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04CF"/>
    <w:rsid w:val="001A7C09"/>
    <w:rsid w:val="0037769C"/>
    <w:rsid w:val="00602FEC"/>
    <w:rsid w:val="006B2645"/>
    <w:rsid w:val="00733BE7"/>
    <w:rsid w:val="00A004CF"/>
    <w:rsid w:val="00AB52E8"/>
    <w:rsid w:val="00B16D3F"/>
    <w:rsid w:val="00CA4E54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2B799E"/>
  <w15:chartTrackingRefBased/>
  <w15:docId w15:val="{4B254827-D77D-4001-9E57-1D5782396E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5</TotalTime>
  <Pages>1</Pages>
  <Words>73</Words>
  <Characters>420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5</cp:revision>
  <dcterms:created xsi:type="dcterms:W3CDTF">2016-07-12T11:28:00Z</dcterms:created>
  <dcterms:modified xsi:type="dcterms:W3CDTF">2017-01-03T13:46:00Z</dcterms:modified>
</cp:coreProperties>
</file>